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DC322" w14:textId="77777777" w:rsidR="00C46514" w:rsidRDefault="00C46514" w:rsidP="00C4651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Cecilia OLDEMAN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9D3E07F" w14:textId="77777777" w:rsidR="00C46514" w:rsidRDefault="00C46514" w:rsidP="00C4651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Norwich. </w:t>
      </w:r>
    </w:p>
    <w:p w14:paraId="20582641" w14:textId="77777777" w:rsidR="00C46514" w:rsidRDefault="00C46514" w:rsidP="00C4651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0C05557" w14:textId="77777777" w:rsidR="00C46514" w:rsidRDefault="00C46514" w:rsidP="00C4651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D96E09F" w14:textId="77777777" w:rsidR="00C46514" w:rsidRDefault="00C46514" w:rsidP="00C4651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= Robert(q.v.).</w:t>
      </w:r>
    </w:p>
    <w:p w14:paraId="4033EA89" w14:textId="77777777" w:rsidR="00C46514" w:rsidRDefault="00C46514" w:rsidP="00C4651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2B95B25" w14:textId="77777777" w:rsidR="00C46514" w:rsidRDefault="00C46514" w:rsidP="00C4651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BEA57F5" w14:textId="77777777" w:rsidR="00C46514" w:rsidRDefault="00C46514" w:rsidP="00C4651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83D30B7" w14:textId="77777777" w:rsidR="00C46514" w:rsidRDefault="00C46514" w:rsidP="00C4651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Kibbell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debt and detinue against them,</w:t>
      </w:r>
    </w:p>
    <w:p w14:paraId="4E82A6BC" w14:textId="77777777" w:rsidR="00C46514" w:rsidRDefault="00C46514" w:rsidP="00C4651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William Rede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Felmingham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Norfolk(q.v.), and Matthew Hubbert of</w:t>
      </w:r>
    </w:p>
    <w:p w14:paraId="0543545D" w14:textId="77777777" w:rsidR="00C46514" w:rsidRDefault="00C46514" w:rsidP="00C4651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London, goldsmith(q.v.).   (ibid.)</w:t>
      </w:r>
    </w:p>
    <w:p w14:paraId="03083401" w14:textId="77777777" w:rsidR="00C46514" w:rsidRDefault="00C46514" w:rsidP="00C4651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CBFB106" w14:textId="77777777" w:rsidR="00C46514" w:rsidRDefault="00C46514" w:rsidP="00C4651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0F728E6" w14:textId="77777777" w:rsidR="00C46514" w:rsidRDefault="00C46514" w:rsidP="00C4651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 May 2021</w:t>
      </w:r>
    </w:p>
    <w:p w14:paraId="50F2B1A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AD4C3" w14:textId="77777777" w:rsidR="00C46514" w:rsidRDefault="00C46514" w:rsidP="009139A6">
      <w:r>
        <w:separator/>
      </w:r>
    </w:p>
  </w:endnote>
  <w:endnote w:type="continuationSeparator" w:id="0">
    <w:p w14:paraId="78999635" w14:textId="77777777" w:rsidR="00C46514" w:rsidRDefault="00C4651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7C58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0BE6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9FBB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680FB" w14:textId="77777777" w:rsidR="00C46514" w:rsidRDefault="00C46514" w:rsidP="009139A6">
      <w:r>
        <w:separator/>
      </w:r>
    </w:p>
  </w:footnote>
  <w:footnote w:type="continuationSeparator" w:id="0">
    <w:p w14:paraId="18BE0C25" w14:textId="77777777" w:rsidR="00C46514" w:rsidRDefault="00C4651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B50F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5C2D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1AB6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51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46514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F33C0"/>
  <w15:chartTrackingRefBased/>
  <w15:docId w15:val="{5F5B4BB3-3E71-4866-A06F-9EEC8FA44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4651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2021-06-06T09:17:00Z</dcterms:created>
  <dcterms:modified xsi:type="dcterms:W3CDTF">2021-06-06T09:18:00Z</dcterms:modified>
</cp:coreProperties>
</file>